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350" w:rsidRPr="00993252" w:rsidRDefault="00AB1350" w:rsidP="0017334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B1350" w:rsidRPr="00993252" w:rsidRDefault="00AB1350" w:rsidP="0099325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93252">
        <w:rPr>
          <w:rFonts w:ascii="Times New Roman" w:hAnsi="Times New Roman"/>
          <w:b/>
          <w:bCs/>
          <w:sz w:val="28"/>
          <w:szCs w:val="28"/>
        </w:rPr>
        <w:t>Сведения о доходах, расходах, об имуществе и обязательствах имущественного характера, представленные депутат</w:t>
      </w:r>
      <w:r>
        <w:rPr>
          <w:rFonts w:ascii="Times New Roman" w:hAnsi="Times New Roman"/>
          <w:b/>
          <w:bCs/>
          <w:sz w:val="28"/>
          <w:szCs w:val="28"/>
        </w:rPr>
        <w:t>ами  Среднеольшанс</w:t>
      </w:r>
      <w:r w:rsidRPr="00993252">
        <w:rPr>
          <w:rFonts w:ascii="Times New Roman" w:hAnsi="Times New Roman"/>
          <w:b/>
          <w:bCs/>
          <w:sz w:val="28"/>
          <w:szCs w:val="28"/>
        </w:rPr>
        <w:t>кого сельсовета Пристенского района  Курской области за</w:t>
      </w:r>
      <w:r>
        <w:rPr>
          <w:rFonts w:ascii="Times New Roman" w:hAnsi="Times New Roman"/>
          <w:b/>
          <w:bCs/>
          <w:sz w:val="28"/>
          <w:szCs w:val="28"/>
        </w:rPr>
        <w:t xml:space="preserve"> отчетный период с 1 января 2020 года по 31 декабря 2020 </w:t>
      </w:r>
      <w:r w:rsidRPr="00993252">
        <w:rPr>
          <w:rFonts w:ascii="Times New Roman" w:hAnsi="Times New Roman"/>
          <w:b/>
          <w:bCs/>
          <w:sz w:val="28"/>
          <w:szCs w:val="28"/>
        </w:rPr>
        <w:t>года</w:t>
      </w:r>
    </w:p>
    <w:p w:rsidR="00AB1350" w:rsidRPr="00993252" w:rsidRDefault="00AB1350" w:rsidP="001733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1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80"/>
        <w:gridCol w:w="2001"/>
        <w:gridCol w:w="1560"/>
        <w:gridCol w:w="850"/>
        <w:gridCol w:w="709"/>
        <w:gridCol w:w="850"/>
        <w:gridCol w:w="993"/>
        <w:gridCol w:w="850"/>
        <w:gridCol w:w="851"/>
        <w:gridCol w:w="850"/>
        <w:gridCol w:w="709"/>
        <w:gridCol w:w="992"/>
        <w:gridCol w:w="3105"/>
        <w:gridCol w:w="12"/>
      </w:tblGrid>
      <w:tr w:rsidR="00AB1350" w:rsidRPr="00095060" w:rsidTr="00E66760">
        <w:trPr>
          <w:tblCellSpacing w:w="0" w:type="dxa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9932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Декларированный годовой доход</w:t>
            </w:r>
            <w:r w:rsidRPr="00993252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 xml:space="preserve"> за 2019год (руб.)</w:t>
            </w: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9325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AB1350" w:rsidRPr="00095060" w:rsidTr="00E66760">
        <w:trPr>
          <w:trHeight w:val="846"/>
          <w:tblCellSpacing w:w="0" w:type="dxa"/>
        </w:trPr>
        <w:tc>
          <w:tcPr>
            <w:tcW w:w="281" w:type="dxa"/>
            <w:vMerge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CE79C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709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350" w:rsidRPr="00095060" w:rsidTr="00E66760">
        <w:trPr>
          <w:gridAfter w:val="1"/>
          <w:wAfter w:w="12" w:type="dxa"/>
          <w:trHeight w:val="2265"/>
          <w:tblCellSpacing w:w="0" w:type="dxa"/>
        </w:trPr>
        <w:tc>
          <w:tcPr>
            <w:tcW w:w="281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055CE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55CE">
              <w:rPr>
                <w:rFonts w:ascii="Times New Roman" w:hAnsi="Times New Roman"/>
                <w:b/>
                <w:sz w:val="24"/>
                <w:szCs w:val="24"/>
              </w:rPr>
              <w:t>Артюшкова Елена Николаевна</w:t>
            </w:r>
          </w:p>
        </w:tc>
        <w:tc>
          <w:tcPr>
            <w:tcW w:w="156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CE79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sz w:val="24"/>
                <w:szCs w:val="24"/>
              </w:rPr>
              <w:t>путат Собрания депутатов Среднеольшанс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>кого сельсовета Пристенского района</w:t>
            </w:r>
          </w:p>
        </w:tc>
        <w:tc>
          <w:tcPr>
            <w:tcW w:w="85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2542FD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2542FD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2542FD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2542FD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2542FD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2542FD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2542FD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2542FD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B1350" w:rsidRPr="00993252" w:rsidRDefault="00AB1350" w:rsidP="002542FD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>Подано уведомление о несовершении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AB1350" w:rsidRPr="00095060" w:rsidTr="00E66760">
        <w:trPr>
          <w:gridAfter w:val="1"/>
          <w:wAfter w:w="12" w:type="dxa"/>
          <w:trHeight w:val="900"/>
          <w:tblCellSpacing w:w="0" w:type="dxa"/>
        </w:trPr>
        <w:tc>
          <w:tcPr>
            <w:tcW w:w="281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</w:tcPr>
          <w:p w:rsidR="00AB1350" w:rsidRPr="00993252" w:rsidRDefault="00AB1350" w:rsidP="00CE79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/>
            <w:tcBorders>
              <w:left w:val="outset" w:sz="6" w:space="0" w:color="auto"/>
              <w:right w:val="single" w:sz="4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1350" w:rsidRPr="00095060" w:rsidTr="00E66760">
        <w:trPr>
          <w:gridAfter w:val="1"/>
          <w:wAfter w:w="12" w:type="dxa"/>
          <w:trHeight w:val="765"/>
          <w:tblCellSpacing w:w="0" w:type="dxa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0055CE" w:rsidRDefault="00AB1350" w:rsidP="00276627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55CE">
              <w:rPr>
                <w:rFonts w:ascii="Times New Roman" w:hAnsi="Times New Roman"/>
                <w:b/>
                <w:sz w:val="24"/>
                <w:szCs w:val="24"/>
              </w:rPr>
              <w:t>Гапонова Татьяна 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095060" w:rsidRDefault="00AB1350" w:rsidP="00CE79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 xml:space="preserve">Депутат Собрания депутатов </w:t>
            </w:r>
            <w:r>
              <w:rPr>
                <w:rFonts w:ascii="Times New Roman" w:hAnsi="Times New Roman"/>
                <w:sz w:val="24"/>
                <w:szCs w:val="24"/>
              </w:rPr>
              <w:t>Среднеольшанс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>кого сельсовета Пристенского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outset" w:sz="6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>Подано уведомление о несовершении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AB1350" w:rsidRPr="00095060" w:rsidTr="00E66760">
        <w:trPr>
          <w:gridAfter w:val="1"/>
          <w:wAfter w:w="12" w:type="dxa"/>
          <w:trHeight w:val="669"/>
          <w:tblCellSpacing w:w="0" w:type="dxa"/>
        </w:trPr>
        <w:tc>
          <w:tcPr>
            <w:tcW w:w="281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7D3A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/>
            <w:tcBorders>
              <w:left w:val="outset" w:sz="6" w:space="0" w:color="auto"/>
              <w:bottom w:val="outset" w:sz="6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1350" w:rsidRPr="00095060" w:rsidTr="00E66760">
        <w:trPr>
          <w:gridAfter w:val="1"/>
          <w:wAfter w:w="12" w:type="dxa"/>
          <w:trHeight w:val="2415"/>
          <w:tblCellSpacing w:w="0" w:type="dxa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0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Жиров Александр Иванович</w:t>
            </w:r>
          </w:p>
          <w:p w:rsidR="00AB1350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1350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1350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095060" w:rsidRDefault="00AB1350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 xml:space="preserve">Депутат Собрания депутатов </w:t>
            </w:r>
            <w:r>
              <w:rPr>
                <w:rFonts w:ascii="Times New Roman" w:hAnsi="Times New Roman"/>
                <w:sz w:val="24"/>
                <w:szCs w:val="24"/>
              </w:rPr>
              <w:t>Среднеольшанс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>кого сельсовета Пристенского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outset" w:sz="6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>Подано уведомление о несовершении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AB1350" w:rsidRPr="00095060" w:rsidTr="00964FA5">
        <w:trPr>
          <w:gridAfter w:val="1"/>
          <w:wAfter w:w="12" w:type="dxa"/>
          <w:trHeight w:val="750"/>
          <w:tblCellSpacing w:w="0" w:type="dxa"/>
        </w:trPr>
        <w:tc>
          <w:tcPr>
            <w:tcW w:w="281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Default="00AB1350" w:rsidP="00EC5952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/>
            <w:tcBorders>
              <w:left w:val="outset" w:sz="6" w:space="0" w:color="auto"/>
              <w:bottom w:val="outset" w:sz="6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1350" w:rsidRPr="00095060" w:rsidTr="00964FA5">
        <w:trPr>
          <w:gridAfter w:val="1"/>
          <w:wAfter w:w="12" w:type="dxa"/>
          <w:trHeight w:val="2190"/>
          <w:tblCellSpacing w:w="0" w:type="dxa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0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0055CE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55CE">
              <w:rPr>
                <w:rFonts w:ascii="Times New Roman" w:hAnsi="Times New Roman"/>
                <w:b/>
                <w:sz w:val="24"/>
                <w:szCs w:val="24"/>
              </w:rPr>
              <w:t>Кочетова Ирина 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095060" w:rsidRDefault="00AB1350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 xml:space="preserve">Депутат Собрания депутатов </w:t>
            </w:r>
            <w:r>
              <w:rPr>
                <w:rFonts w:ascii="Times New Roman" w:hAnsi="Times New Roman"/>
                <w:sz w:val="24"/>
                <w:szCs w:val="24"/>
              </w:rPr>
              <w:t>Среднеольшанс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>кого сельсовета Пристенского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>Подано уведомление о несовершении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AB1350" w:rsidRPr="00095060" w:rsidTr="00964FA5">
        <w:trPr>
          <w:gridAfter w:val="1"/>
          <w:wAfter w:w="12" w:type="dxa"/>
          <w:trHeight w:val="984"/>
          <w:tblCellSpacing w:w="0" w:type="dxa"/>
        </w:trPr>
        <w:tc>
          <w:tcPr>
            <w:tcW w:w="281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7D3A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/>
            <w:tcBorders>
              <w:left w:val="single" w:sz="4" w:space="0" w:color="auto"/>
              <w:bottom w:val="outset" w:sz="6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1350" w:rsidRPr="00095060" w:rsidTr="00E66760">
        <w:trPr>
          <w:gridAfter w:val="1"/>
          <w:wAfter w:w="12" w:type="dxa"/>
          <w:trHeight w:val="2295"/>
          <w:tblCellSpacing w:w="0" w:type="dxa"/>
        </w:trPr>
        <w:tc>
          <w:tcPr>
            <w:tcW w:w="281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055CE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55CE">
              <w:rPr>
                <w:rFonts w:ascii="Times New Roman" w:hAnsi="Times New Roman"/>
                <w:b/>
                <w:sz w:val="24"/>
                <w:szCs w:val="24"/>
              </w:rPr>
              <w:t>Масалова Вера Николаевна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 xml:space="preserve">Депутат Собрания депутатов </w:t>
            </w:r>
            <w:r>
              <w:rPr>
                <w:rFonts w:ascii="Times New Roman" w:hAnsi="Times New Roman"/>
                <w:sz w:val="24"/>
                <w:szCs w:val="24"/>
              </w:rPr>
              <w:t>Среднеольшанс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>кого сельсовета Пристенского района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>Подано уведомление о несовершении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AB1350" w:rsidRPr="00095060" w:rsidTr="00E66760">
        <w:trPr>
          <w:gridAfter w:val="1"/>
          <w:wAfter w:w="12" w:type="dxa"/>
          <w:trHeight w:val="885"/>
          <w:tblCellSpacing w:w="0" w:type="dxa"/>
        </w:trPr>
        <w:tc>
          <w:tcPr>
            <w:tcW w:w="281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Default="00AB1350" w:rsidP="00EC5952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1350" w:rsidRPr="00095060" w:rsidTr="00E66760">
        <w:trPr>
          <w:gridAfter w:val="1"/>
          <w:wAfter w:w="12" w:type="dxa"/>
          <w:trHeight w:val="3180"/>
          <w:tblCellSpacing w:w="0" w:type="dxa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50" w:rsidRPr="000055CE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55CE">
              <w:rPr>
                <w:rFonts w:ascii="Times New Roman" w:hAnsi="Times New Roman"/>
                <w:b/>
                <w:sz w:val="24"/>
                <w:szCs w:val="24"/>
              </w:rPr>
              <w:t>Маматкулова Наталья 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B1350" w:rsidRPr="00095060" w:rsidRDefault="00AB1350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 xml:space="preserve">Депутат Собрания депутатов </w:t>
            </w:r>
            <w:r>
              <w:rPr>
                <w:rFonts w:ascii="Times New Roman" w:hAnsi="Times New Roman"/>
                <w:sz w:val="24"/>
                <w:szCs w:val="24"/>
              </w:rPr>
              <w:t>Среднеольшанс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>кого сельсовета Пристенского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B1350" w:rsidRPr="00E1496B" w:rsidRDefault="00AB1350" w:rsidP="00E149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1350" w:rsidRPr="00E1496B" w:rsidRDefault="00AB1350" w:rsidP="00E149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1350" w:rsidRDefault="00AB1350" w:rsidP="00E149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1350" w:rsidRPr="00E1496B" w:rsidRDefault="00AB1350" w:rsidP="00E149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 xml:space="preserve">Подано уведомление о несовершении сделок, предусмотренное частью 1 статьи 3 Федерального закона от 3 декабря 2012 года № 230-ФЗ «О контроле за соответствием расходов лиц, </w:t>
            </w:r>
          </w:p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>замещающих государственные должности, и иных лиц их доходам</w:t>
            </w:r>
          </w:p>
        </w:tc>
      </w:tr>
      <w:tr w:rsidR="00AB1350" w:rsidRPr="00095060" w:rsidTr="00A37CD8">
        <w:trPr>
          <w:gridAfter w:val="1"/>
          <w:wAfter w:w="12" w:type="dxa"/>
          <w:trHeight w:val="817"/>
          <w:tblCellSpacing w:w="0" w:type="dxa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50" w:rsidRDefault="00AB1350" w:rsidP="0010040F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B1350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B1350" w:rsidRPr="00E66760" w:rsidRDefault="00AB1350" w:rsidP="00E667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1350" w:rsidRPr="00E66760" w:rsidRDefault="00AB1350" w:rsidP="00E667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B1350" w:rsidRPr="00095060" w:rsidRDefault="00AB1350" w:rsidP="00E6676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outset" w:sz="6" w:space="0" w:color="A0A0A0"/>
            </w:tcBorders>
          </w:tcPr>
          <w:p w:rsidR="00AB1350" w:rsidRPr="00095060" w:rsidRDefault="00AB1350" w:rsidP="0099325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B1350" w:rsidRPr="00095060" w:rsidTr="00E66760">
        <w:trPr>
          <w:gridAfter w:val="1"/>
          <w:wAfter w:w="12" w:type="dxa"/>
          <w:trHeight w:val="1247"/>
          <w:tblCellSpacing w:w="0" w:type="dxa"/>
        </w:trPr>
        <w:tc>
          <w:tcPr>
            <w:tcW w:w="281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Пашкова Татьяна Петровна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 xml:space="preserve">Депутат Собрания депутатов </w:t>
            </w:r>
            <w:r>
              <w:rPr>
                <w:rFonts w:ascii="Times New Roman" w:hAnsi="Times New Roman"/>
                <w:sz w:val="24"/>
                <w:szCs w:val="24"/>
              </w:rPr>
              <w:t>Среднеольшанс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>кого сельсовета Пристенского района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>Подано уведомление о несовершении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AB1350" w:rsidRPr="00095060" w:rsidTr="00E66760">
        <w:trPr>
          <w:gridAfter w:val="1"/>
          <w:wAfter w:w="12" w:type="dxa"/>
          <w:trHeight w:val="765"/>
          <w:tblCellSpacing w:w="0" w:type="dxa"/>
        </w:trPr>
        <w:tc>
          <w:tcPr>
            <w:tcW w:w="281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7D3A73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/>
            <w:tcBorders>
              <w:left w:val="single" w:sz="4" w:space="0" w:color="auto"/>
              <w:bottom w:val="outset" w:sz="6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1350" w:rsidRPr="00095060" w:rsidTr="00E66760">
        <w:trPr>
          <w:gridAfter w:val="1"/>
          <w:wAfter w:w="12" w:type="dxa"/>
          <w:trHeight w:val="1248"/>
          <w:tblCellSpacing w:w="0" w:type="dxa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AB1350" w:rsidRPr="000055CE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55CE">
              <w:rPr>
                <w:rFonts w:ascii="Times New Roman" w:hAnsi="Times New Roman"/>
                <w:b/>
                <w:sz w:val="24"/>
                <w:szCs w:val="24"/>
              </w:rPr>
              <w:t>Сотова Анна Алексеевна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 xml:space="preserve">Депутат Собрания депутатов </w:t>
            </w:r>
            <w:r>
              <w:rPr>
                <w:rFonts w:ascii="Times New Roman" w:hAnsi="Times New Roman"/>
                <w:sz w:val="24"/>
                <w:szCs w:val="24"/>
              </w:rPr>
              <w:t>Среднеольшанс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>кого сельсовета Пристенского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>Подано уведомление о несовершении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</w:t>
            </w:r>
          </w:p>
        </w:tc>
      </w:tr>
      <w:tr w:rsidR="00AB1350" w:rsidRPr="00095060" w:rsidTr="00E66760">
        <w:trPr>
          <w:gridAfter w:val="1"/>
          <w:wAfter w:w="12" w:type="dxa"/>
          <w:trHeight w:val="855"/>
          <w:tblCellSpacing w:w="0" w:type="dxa"/>
        </w:trPr>
        <w:tc>
          <w:tcPr>
            <w:tcW w:w="281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/>
            <w:tcBorders>
              <w:left w:val="single" w:sz="4" w:space="0" w:color="auto"/>
              <w:bottom w:val="outset" w:sz="6" w:space="0" w:color="auto"/>
            </w:tcBorders>
          </w:tcPr>
          <w:p w:rsidR="00AB1350" w:rsidRPr="00095060" w:rsidRDefault="00AB1350" w:rsidP="0099325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1350" w:rsidRPr="00095060" w:rsidTr="00E66760">
        <w:trPr>
          <w:gridAfter w:val="1"/>
          <w:wAfter w:w="12" w:type="dxa"/>
          <w:trHeight w:val="675"/>
          <w:tblCellSpacing w:w="0" w:type="dxa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50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5C63">
              <w:rPr>
                <w:rFonts w:ascii="Times New Roman" w:hAnsi="Times New Roman"/>
                <w:b/>
                <w:sz w:val="24"/>
                <w:szCs w:val="24"/>
              </w:rPr>
              <w:t>Фильчакова Татьяна Ивановна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AB1350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1350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1350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1350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1350" w:rsidRPr="00993252" w:rsidRDefault="00AB1350" w:rsidP="00EC59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B1350" w:rsidRDefault="00AB1350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 xml:space="preserve">Депутат Собрания депутатов </w:t>
            </w:r>
            <w:r>
              <w:rPr>
                <w:rFonts w:ascii="Times New Roman" w:hAnsi="Times New Roman"/>
                <w:sz w:val="24"/>
                <w:szCs w:val="24"/>
              </w:rPr>
              <w:t>Среднеольшанс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>кого сельсовета Пристенского района</w:t>
            </w:r>
          </w:p>
          <w:p w:rsidR="00AB1350" w:rsidRPr="00095060" w:rsidRDefault="00AB1350" w:rsidP="00ED7B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1350" w:rsidRPr="00095060" w:rsidRDefault="00AB1350" w:rsidP="0099325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 xml:space="preserve">Подано уведомление о несовершении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</w:t>
            </w:r>
          </w:p>
          <w:p w:rsidR="00AB1350" w:rsidRPr="00095060" w:rsidRDefault="00AB1350" w:rsidP="0099325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>и иных лиц их доходам</w:t>
            </w:r>
          </w:p>
        </w:tc>
      </w:tr>
      <w:tr w:rsidR="00AB1350" w:rsidRPr="00095060" w:rsidTr="00E66760">
        <w:trPr>
          <w:gridAfter w:val="1"/>
          <w:wAfter w:w="12" w:type="dxa"/>
          <w:trHeight w:val="367"/>
          <w:tblCellSpacing w:w="0" w:type="dxa"/>
        </w:trPr>
        <w:tc>
          <w:tcPr>
            <w:tcW w:w="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Default="00AB1350" w:rsidP="0087090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09506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1350" w:rsidRPr="00993252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vMerge/>
            <w:tcBorders>
              <w:left w:val="single" w:sz="4" w:space="0" w:color="auto"/>
            </w:tcBorders>
          </w:tcPr>
          <w:p w:rsidR="00AB1350" w:rsidRPr="00095060" w:rsidRDefault="00AB1350" w:rsidP="0099325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1350" w:rsidRPr="00095060" w:rsidTr="00E66760">
        <w:trPr>
          <w:gridAfter w:val="1"/>
          <w:wAfter w:w="12" w:type="dxa"/>
          <w:trHeight w:val="367"/>
          <w:tblCellSpacing w:w="0" w:type="dxa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50" w:rsidRPr="00993252" w:rsidRDefault="00AB1350" w:rsidP="00EC59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0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B1350" w:rsidRPr="000055CE" w:rsidRDefault="00AB1350" w:rsidP="0087090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55CE">
              <w:rPr>
                <w:rFonts w:ascii="Times New Roman" w:hAnsi="Times New Roman"/>
                <w:b/>
                <w:sz w:val="24"/>
                <w:szCs w:val="24"/>
              </w:rPr>
              <w:t>Яковлев Анатолий Иванович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B1350" w:rsidRDefault="00AB1350" w:rsidP="000055CE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 xml:space="preserve">Депутат Собрания депутатов </w:t>
            </w:r>
            <w:r>
              <w:rPr>
                <w:rFonts w:ascii="Times New Roman" w:hAnsi="Times New Roman"/>
                <w:sz w:val="24"/>
                <w:szCs w:val="24"/>
              </w:rPr>
              <w:t>Среднеольшанс</w:t>
            </w:r>
            <w:r w:rsidRPr="00993252">
              <w:rPr>
                <w:rFonts w:ascii="Times New Roman" w:hAnsi="Times New Roman"/>
                <w:sz w:val="24"/>
                <w:szCs w:val="24"/>
              </w:rPr>
              <w:t>кого сельсовета Пристенского района</w:t>
            </w:r>
          </w:p>
          <w:p w:rsidR="00AB1350" w:rsidRDefault="00AB1350" w:rsidP="008709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50" w:rsidRPr="00095060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B1350" w:rsidRPr="00993252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50" w:rsidRPr="00993252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AB1350" w:rsidRPr="00095060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095060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0950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AB1350" w:rsidRPr="00993252" w:rsidRDefault="00AB1350" w:rsidP="0010040F">
            <w:pPr>
              <w:rPr>
                <w:rFonts w:ascii="Times New Roman" w:hAnsi="Times New Roman"/>
                <w:sz w:val="24"/>
                <w:szCs w:val="24"/>
              </w:rPr>
            </w:pPr>
            <w:r w:rsidRPr="0099325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350" w:rsidRPr="00095060" w:rsidRDefault="00AB1350" w:rsidP="000055C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 xml:space="preserve">Подано уведомление о несовершении сделок, предусмотренное частью 1 статьи 3 Федерального закона от 3 декабря 2012 года № 230-ФЗ «О контроле за соответствием расходов лиц, замещающих государственные должности, </w:t>
            </w:r>
          </w:p>
          <w:p w:rsidR="00AB1350" w:rsidRPr="00095060" w:rsidRDefault="00AB1350" w:rsidP="000055C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5060">
              <w:rPr>
                <w:rFonts w:ascii="Times New Roman" w:hAnsi="Times New Roman"/>
                <w:bCs/>
                <w:sz w:val="24"/>
                <w:szCs w:val="24"/>
              </w:rPr>
              <w:t>и иных лиц их доходам</w:t>
            </w:r>
          </w:p>
        </w:tc>
      </w:tr>
    </w:tbl>
    <w:p w:rsidR="00AB1350" w:rsidRDefault="00AB1350" w:rsidP="002766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1350" w:rsidRDefault="00AB1350" w:rsidP="002766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1350" w:rsidRDefault="00AB1350" w:rsidP="002766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1350" w:rsidRDefault="00AB1350" w:rsidP="002766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1350" w:rsidRPr="00993252" w:rsidRDefault="00AB1350" w:rsidP="002766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B1350" w:rsidRPr="00993252" w:rsidSect="00603C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34B"/>
    <w:rsid w:val="000055CE"/>
    <w:rsid w:val="00095060"/>
    <w:rsid w:val="0010040F"/>
    <w:rsid w:val="0017334B"/>
    <w:rsid w:val="002542FD"/>
    <w:rsid w:val="00276627"/>
    <w:rsid w:val="0032473D"/>
    <w:rsid w:val="003A392D"/>
    <w:rsid w:val="003E1FDA"/>
    <w:rsid w:val="00526C64"/>
    <w:rsid w:val="00603C08"/>
    <w:rsid w:val="007D3A73"/>
    <w:rsid w:val="007F51AC"/>
    <w:rsid w:val="008217D0"/>
    <w:rsid w:val="00824208"/>
    <w:rsid w:val="00870908"/>
    <w:rsid w:val="009618EE"/>
    <w:rsid w:val="00964FA5"/>
    <w:rsid w:val="00993252"/>
    <w:rsid w:val="009D44F1"/>
    <w:rsid w:val="00A217C4"/>
    <w:rsid w:val="00A37CD8"/>
    <w:rsid w:val="00A55B3E"/>
    <w:rsid w:val="00A91E06"/>
    <w:rsid w:val="00AB1350"/>
    <w:rsid w:val="00AF7BD5"/>
    <w:rsid w:val="00B012F2"/>
    <w:rsid w:val="00B77849"/>
    <w:rsid w:val="00C73451"/>
    <w:rsid w:val="00CE79C5"/>
    <w:rsid w:val="00D95C63"/>
    <w:rsid w:val="00DE2C59"/>
    <w:rsid w:val="00E05CB3"/>
    <w:rsid w:val="00E1496B"/>
    <w:rsid w:val="00E61DA9"/>
    <w:rsid w:val="00E66760"/>
    <w:rsid w:val="00EC5952"/>
    <w:rsid w:val="00ED7B9C"/>
    <w:rsid w:val="00F16981"/>
    <w:rsid w:val="00F87BBE"/>
    <w:rsid w:val="00FE5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B3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5</Pages>
  <Words>683</Words>
  <Characters>3896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Озерова</cp:lastModifiedBy>
  <cp:revision>21</cp:revision>
  <dcterms:created xsi:type="dcterms:W3CDTF">2017-04-03T17:52:00Z</dcterms:created>
  <dcterms:modified xsi:type="dcterms:W3CDTF">2021-04-30T09:57:00Z</dcterms:modified>
</cp:coreProperties>
</file>